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D3BB1" w14:textId="52E142E1" w:rsidR="006B2F86" w:rsidRDefault="00D70790" w:rsidP="00E71FC3">
      <w:pPr>
        <w:pStyle w:val="NoSpacing"/>
      </w:pPr>
      <w:r>
        <w:rPr>
          <w:u w:val="single"/>
        </w:rPr>
        <w:t>Benedicta WARD</w:t>
      </w:r>
      <w:r>
        <w:t xml:space="preserve">  </w:t>
      </w:r>
      <w:proofErr w:type="gramStart"/>
      <w:r>
        <w:t xml:space="preserve">   (</w:t>
      </w:r>
      <w:proofErr w:type="gramEnd"/>
      <w:r>
        <w:t>fl.1430)</w:t>
      </w:r>
    </w:p>
    <w:p w14:paraId="26CF86C9" w14:textId="027286B8" w:rsidR="00D70790" w:rsidRDefault="00D70790" w:rsidP="00E71FC3">
      <w:pPr>
        <w:pStyle w:val="NoSpacing"/>
      </w:pPr>
    </w:p>
    <w:p w14:paraId="7EA6EF12" w14:textId="652E8884" w:rsidR="00D70790" w:rsidRDefault="00D70790" w:rsidP="00E71FC3">
      <w:pPr>
        <w:pStyle w:val="NoSpacing"/>
      </w:pPr>
    </w:p>
    <w:p w14:paraId="45380DFD" w14:textId="582762AA" w:rsidR="00D70790" w:rsidRDefault="00D70790" w:rsidP="00E71FC3">
      <w:pPr>
        <w:pStyle w:val="NoSpacing"/>
      </w:pPr>
      <w:r>
        <w:t>Daughter of Simon Ward of Cambridgeshire.  (D.N.B. II p.315)</w:t>
      </w:r>
    </w:p>
    <w:p w14:paraId="7A00EF9E" w14:textId="420A0801" w:rsidR="00D70790" w:rsidRDefault="00D70790" w:rsidP="00E71FC3">
      <w:pPr>
        <w:pStyle w:val="NoSpacing"/>
      </w:pPr>
      <w:r>
        <w:t xml:space="preserve">= Sir John Babington of East </w:t>
      </w:r>
      <w:proofErr w:type="spellStart"/>
      <w:r>
        <w:t>Bridgeford</w:t>
      </w:r>
      <w:proofErr w:type="spellEnd"/>
      <w:r>
        <w:t>(fl.1420).   (ibid.)</w:t>
      </w:r>
    </w:p>
    <w:p w14:paraId="15E1D360" w14:textId="019CF884" w:rsidR="00D70790" w:rsidRDefault="00D70790" w:rsidP="00E71FC3">
      <w:pPr>
        <w:pStyle w:val="NoSpacing"/>
      </w:pPr>
      <w:r>
        <w:t>Sons:   Sir William(q.v.), Thomas(q.v.), Norman(q.v.).  (</w:t>
      </w:r>
      <w:proofErr w:type="spellStart"/>
      <w:r>
        <w:t>Payling</w:t>
      </w:r>
      <w:proofErr w:type="spellEnd"/>
      <w:r>
        <w:t xml:space="preserve"> p.231)</w:t>
      </w:r>
    </w:p>
    <w:p w14:paraId="7DF69885" w14:textId="78462BD6" w:rsidR="00D70790" w:rsidRDefault="00D70790" w:rsidP="00E71FC3">
      <w:pPr>
        <w:pStyle w:val="NoSpacing"/>
      </w:pPr>
    </w:p>
    <w:p w14:paraId="370CB059" w14:textId="7CD606B1" w:rsidR="00D70790" w:rsidRDefault="00D70790" w:rsidP="00E71FC3">
      <w:pPr>
        <w:pStyle w:val="NoSpacing"/>
      </w:pPr>
    </w:p>
    <w:p w14:paraId="39CBB5A1" w14:textId="273BBE8D" w:rsidR="00D70790" w:rsidRPr="00D70790" w:rsidRDefault="00D70790" w:rsidP="00E71FC3">
      <w:pPr>
        <w:pStyle w:val="NoSpacing"/>
      </w:pPr>
      <w:r>
        <w:t>26 September 2018</w:t>
      </w:r>
      <w:bookmarkStart w:id="0" w:name="_GoBack"/>
      <w:bookmarkEnd w:id="0"/>
    </w:p>
    <w:sectPr w:rsidR="00D70790" w:rsidRPr="00D707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E752C" w14:textId="77777777" w:rsidR="00D70790" w:rsidRDefault="00D70790" w:rsidP="00E71FC3">
      <w:pPr>
        <w:spacing w:after="0" w:line="240" w:lineRule="auto"/>
      </w:pPr>
      <w:r>
        <w:separator/>
      </w:r>
    </w:p>
  </w:endnote>
  <w:endnote w:type="continuationSeparator" w:id="0">
    <w:p w14:paraId="06F13D5C" w14:textId="77777777" w:rsidR="00D70790" w:rsidRDefault="00D707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0BE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7CC85" w14:textId="77777777" w:rsidR="00D70790" w:rsidRDefault="00D70790" w:rsidP="00E71FC3">
      <w:pPr>
        <w:spacing w:after="0" w:line="240" w:lineRule="auto"/>
      </w:pPr>
      <w:r>
        <w:separator/>
      </w:r>
    </w:p>
  </w:footnote>
  <w:footnote w:type="continuationSeparator" w:id="0">
    <w:p w14:paraId="0D4F49F8" w14:textId="77777777" w:rsidR="00D70790" w:rsidRDefault="00D707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790"/>
    <w:rsid w:val="001A7C09"/>
    <w:rsid w:val="00577BD5"/>
    <w:rsid w:val="00656CBA"/>
    <w:rsid w:val="006A1F77"/>
    <w:rsid w:val="00733BE7"/>
    <w:rsid w:val="00AB52E8"/>
    <w:rsid w:val="00B16D3F"/>
    <w:rsid w:val="00BB41AC"/>
    <w:rsid w:val="00D7079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B1499"/>
  <w15:chartTrackingRefBased/>
  <w15:docId w15:val="{0E7CE525-7EF5-46FE-9B30-919F8E0E1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2018-09-26T16:27:00Z</dcterms:created>
  <dcterms:modified xsi:type="dcterms:W3CDTF">2018-09-26T16:31:00Z</dcterms:modified>
</cp:coreProperties>
</file>